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AC4CB8" w:rsidRPr="002D0054" w14:paraId="4C60DF86" w14:textId="77777777" w:rsidTr="00A43D36">
        <w:trPr>
          <w:gridAfter w:val="2"/>
          <w:wAfter w:w="5003" w:type="dxa"/>
        </w:trPr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E6213E" w14:textId="77777777" w:rsidR="00AC4CB8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34F4">
              <w:rPr>
                <w:rFonts w:ascii="Times New Roman" w:hAnsi="Times New Roman" w:cs="Times New Roman"/>
                <w:b/>
                <w:sz w:val="24"/>
                <w:szCs w:val="24"/>
              </w:rPr>
              <w:t>Tina Williams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A962F13" w14:textId="77777777"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4F4">
              <w:rPr>
                <w:rStyle w:val="Hyperlink"/>
              </w:rPr>
              <w:t>twilliams</w:t>
            </w:r>
            <w:r>
              <w:rPr>
                <w:rStyle w:val="Hyperlink"/>
              </w:rPr>
              <w:t>@bealcollege.edu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98C6C9" w14:textId="77777777"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Hours or By Appointment (if adjunct by appointment)</w:t>
            </w:r>
          </w:p>
          <w:p w14:paraId="460F19E2" w14:textId="77777777"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4CB8" w:rsidRPr="002D0054" w14:paraId="3628F7FB" w14:textId="77777777" w:rsidTr="00A43D36">
        <w:tc>
          <w:tcPr>
            <w:tcW w:w="10476" w:type="dxa"/>
            <w:gridSpan w:val="4"/>
            <w:shd w:val="clear" w:color="auto" w:fill="D9D9D9"/>
          </w:tcPr>
          <w:p w14:paraId="3B6BEB27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AC4CB8" w:rsidRPr="002D0054" w14:paraId="091A0217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5CBE3698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084139F7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9597CEA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C4CB8" w:rsidRPr="002D0054" w14:paraId="0714662E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45CEE11B" w14:textId="77777777" w:rsidR="00AC4CB8" w:rsidRPr="002D0054" w:rsidRDefault="00AC4CB8" w:rsidP="00AC4CB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2C9E9DDB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14:paraId="5C1A9441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14:paraId="02B65636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160BDE" w14:textId="77777777" w:rsidR="00AC4CB8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C4CB8" w:rsidRPr="002D0054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DA0558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70D20A9B" w14:textId="77777777" w:rsidR="00AC4CB8" w:rsidRDefault="00DA0558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Read Chapters 19—Infection Control and Chapter 20—Vital Signs</w:t>
            </w:r>
          </w:p>
          <w:p w14:paraId="44EDCDAD" w14:textId="77777777" w:rsidR="00DA0558" w:rsidRPr="00DA0558" w:rsidRDefault="00DA0558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 w:rsidRPr="00DA0558">
              <w:rPr>
                <w:rFonts w:eastAsia="Calibri"/>
                <w:sz w:val="22"/>
                <w:szCs w:val="22"/>
              </w:rPr>
              <w:t>Review Power Points</w:t>
            </w:r>
          </w:p>
          <w:p w14:paraId="71F838F1" w14:textId="77777777" w:rsidR="00DA0558" w:rsidRPr="00DA0558" w:rsidRDefault="00DA0558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 w:rsidRPr="00DA0558">
              <w:rPr>
                <w:rFonts w:eastAsia="Calibri"/>
                <w:sz w:val="22"/>
                <w:szCs w:val="22"/>
              </w:rPr>
              <w:t>Discussion Posts</w:t>
            </w:r>
            <w:r>
              <w:rPr>
                <w:rFonts w:eastAsia="Calibri"/>
                <w:sz w:val="22"/>
                <w:szCs w:val="22"/>
              </w:rPr>
              <w:t xml:space="preserve"> Due</w:t>
            </w:r>
          </w:p>
          <w:p w14:paraId="5AAD603F" w14:textId="77777777" w:rsidR="00AC4CB8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2</w:t>
            </w:r>
          </w:p>
          <w:p w14:paraId="485243E7" w14:textId="77777777" w:rsid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#1</w:t>
            </w:r>
          </w:p>
          <w:p w14:paraId="1703C7CB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C4CB8" w:rsidRPr="002D0054" w14:paraId="11F4B289" w14:textId="77777777" w:rsidTr="00A43D36">
        <w:tc>
          <w:tcPr>
            <w:tcW w:w="10476" w:type="dxa"/>
            <w:gridSpan w:val="4"/>
            <w:shd w:val="clear" w:color="auto" w:fill="D9D9D9"/>
          </w:tcPr>
          <w:p w14:paraId="34A0A55D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AC4CB8" w:rsidRPr="002D0054" w14:paraId="185F0F6B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7371EBC3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46E884E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F700AE7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56B30E1E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11DF4B00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3E4CEB48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27EB1069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7FE14B28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10D3486" w14:textId="77777777" w:rsidR="00DA0558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FE67DE">
              <w:rPr>
                <w:rFonts w:eastAsia="Calibri"/>
                <w:b/>
                <w:sz w:val="22"/>
                <w:szCs w:val="22"/>
              </w:rPr>
              <w:t>Homework Assignments:</w:t>
            </w:r>
          </w:p>
          <w:p w14:paraId="72A496DF" w14:textId="77777777" w:rsidR="00DA0558" w:rsidRDefault="00DA0558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DA0558">
              <w:rPr>
                <w:rFonts w:eastAsia="Calibri"/>
                <w:b/>
                <w:sz w:val="22"/>
                <w:szCs w:val="22"/>
              </w:rPr>
              <w:t>Read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</w:rPr>
              <w:t>Chapter 21-Physical Exam</w:t>
            </w:r>
          </w:p>
          <w:p w14:paraId="2F3CF0EF" w14:textId="77777777" w:rsidR="00DA0558" w:rsidRDefault="00DA0558" w:rsidP="00A43D3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Review Power Point</w:t>
            </w:r>
          </w:p>
          <w:p w14:paraId="4FF3D2DF" w14:textId="77777777" w:rsidR="00A43D36" w:rsidRPr="00087584" w:rsidRDefault="00DA0558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Discussion Post Due </w:t>
            </w:r>
            <w:r w:rsidR="00A43D36">
              <w:rPr>
                <w:rFonts w:ascii="Calibri" w:eastAsia="Calibri" w:hAnsi="Calibri"/>
                <w:sz w:val="22"/>
                <w:szCs w:val="22"/>
              </w:rPr>
              <w:br/>
            </w:r>
            <w:r w:rsidR="00A43D36"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3</w:t>
            </w:r>
          </w:p>
          <w:p w14:paraId="57ED8AE1" w14:textId="77777777"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#1</w:t>
            </w:r>
          </w:p>
          <w:p w14:paraId="4EF5B9B9" w14:textId="77777777" w:rsidR="00FE67DE" w:rsidRPr="00FE67DE" w:rsidRDefault="00B517B7" w:rsidP="00A43D36">
            <w:pPr>
              <w:rPr>
                <w:rFonts w:ascii="Calibri" w:eastAsia="Calibri" w:hAnsi="Calibri"/>
                <w:b/>
                <w:color w:val="000000" w:themeColor="text1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14:paraId="43E2BBD5" w14:textId="77777777" w:rsidR="00A43D36" w:rsidRPr="00FE67DE" w:rsidRDefault="00A43D36" w:rsidP="00A43D36">
            <w:pPr>
              <w:rPr>
                <w:rFonts w:eastAsia="Calibri"/>
                <w:b/>
                <w:color w:val="000000" w:themeColor="text1"/>
              </w:rPr>
            </w:pPr>
            <w:r w:rsidRPr="00FE67DE">
              <w:rPr>
                <w:rFonts w:eastAsia="Calibri"/>
                <w:b/>
                <w:color w:val="000000" w:themeColor="text1"/>
              </w:rPr>
              <w:t>Q</w:t>
            </w:r>
            <w:r w:rsidRPr="00FE67DE">
              <w:rPr>
                <w:rFonts w:eastAsia="Calibri"/>
                <w:b/>
                <w:color w:val="000000" w:themeColor="text1"/>
                <w:sz w:val="22"/>
                <w:szCs w:val="22"/>
              </w:rPr>
              <w:t>UIZ</w:t>
            </w:r>
          </w:p>
          <w:p w14:paraId="6C4CBB1C" w14:textId="77777777" w:rsidR="00A43D36" w:rsidRPr="00087584" w:rsidRDefault="00A43D36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 w:rsidRPr="000516D7">
              <w:rPr>
                <w:rFonts w:ascii="Calibri" w:eastAsia="Calibri" w:hAnsi="Calibri"/>
                <w:sz w:val="22"/>
                <w:szCs w:val="22"/>
              </w:rPr>
              <w:t xml:space="preserve">Quiz </w:t>
            </w:r>
            <w:r>
              <w:rPr>
                <w:rFonts w:ascii="Calibri" w:eastAsia="Calibri" w:hAnsi="Calibri"/>
                <w:sz w:val="22"/>
                <w:szCs w:val="22"/>
              </w:rPr>
              <w:t>#1</w:t>
            </w:r>
            <w:r w:rsidR="000516D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Chapters </w:t>
            </w:r>
            <w:r w:rsidR="00DA0558">
              <w:rPr>
                <w:rFonts w:ascii="Calibri" w:eastAsia="Calibri" w:hAnsi="Calibri"/>
                <w:sz w:val="22"/>
                <w:szCs w:val="22"/>
              </w:rPr>
              <w:t>19 and 20</w:t>
            </w:r>
          </w:p>
        </w:tc>
      </w:tr>
      <w:tr w:rsidR="00A43D36" w:rsidRPr="002D0054" w14:paraId="3A131317" w14:textId="77777777" w:rsidTr="00A43D36">
        <w:tc>
          <w:tcPr>
            <w:tcW w:w="10476" w:type="dxa"/>
            <w:gridSpan w:val="4"/>
            <w:shd w:val="clear" w:color="auto" w:fill="D9D9D9"/>
          </w:tcPr>
          <w:p w14:paraId="2E3172EF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A43D36" w:rsidRPr="002D0054" w14:paraId="0646E8BE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08D03226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362098A6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B8CDEAA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21E4BBAF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695B715A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418699A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679825F7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52F559A8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97D7593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14:paraId="4D143F53" w14:textId="77777777" w:rsidR="00A43D36" w:rsidRDefault="00DA0558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Read</w:t>
            </w:r>
            <w:r w:rsidR="000516D7">
              <w:rPr>
                <w:rFonts w:eastAsia="Calibri"/>
                <w:b/>
                <w:sz w:val="22"/>
                <w:szCs w:val="22"/>
              </w:rPr>
              <w:t xml:space="preserve"> Chapter 45-Intro to Clinical Laboratory</w:t>
            </w:r>
          </w:p>
          <w:p w14:paraId="1CCE3277" w14:textId="77777777" w:rsid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Review Power Points</w:t>
            </w:r>
          </w:p>
          <w:p w14:paraId="2D72B482" w14:textId="77777777" w:rsidR="000516D7" w:rsidRP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Discussion Post Due</w:t>
            </w:r>
          </w:p>
          <w:p w14:paraId="24839853" w14:textId="77777777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4</w:t>
            </w:r>
          </w:p>
          <w:p w14:paraId="67776B5C" w14:textId="77777777"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2</w:t>
            </w:r>
          </w:p>
          <w:p w14:paraId="6B5EA600" w14:textId="77777777" w:rsidR="00B517B7" w:rsidRPr="00246188" w:rsidRDefault="00B517B7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Prepare HTN Brochure</w:t>
            </w:r>
          </w:p>
          <w:p w14:paraId="29133853" w14:textId="77777777" w:rsidR="00A43D36" w:rsidRPr="002D0054" w:rsidRDefault="00B517B7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14:paraId="61649866" w14:textId="77777777" w:rsidR="00B517B7" w:rsidRDefault="000516D7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Sim Charting</w:t>
            </w:r>
          </w:p>
          <w:p w14:paraId="6B376F7F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14:paraId="48BD514C" w14:textId="77777777" w:rsidR="00FE67DE" w:rsidRPr="002D0054" w:rsidRDefault="00A43D36" w:rsidP="00B517B7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Test #1</w:t>
            </w:r>
            <w:r w:rsidR="000516D7">
              <w:rPr>
                <w:rFonts w:ascii="Calibri" w:eastAsia="Calibri" w:hAnsi="Calibri"/>
                <w:sz w:val="22"/>
                <w:szCs w:val="22"/>
              </w:rPr>
              <w:t>-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Chapter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0516D7">
              <w:rPr>
                <w:rFonts w:ascii="Calibri" w:eastAsia="Calibri" w:hAnsi="Calibri"/>
                <w:sz w:val="22"/>
                <w:szCs w:val="22"/>
              </w:rPr>
              <w:t>21</w:t>
            </w:r>
          </w:p>
        </w:tc>
      </w:tr>
      <w:tr w:rsidR="00A43D36" w:rsidRPr="002D0054" w14:paraId="42456B05" w14:textId="77777777" w:rsidTr="00A43D36">
        <w:tc>
          <w:tcPr>
            <w:tcW w:w="10476" w:type="dxa"/>
            <w:gridSpan w:val="4"/>
            <w:shd w:val="clear" w:color="auto" w:fill="D9D9D9"/>
          </w:tcPr>
          <w:p w14:paraId="5F00F1B4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4</w:t>
            </w:r>
          </w:p>
        </w:tc>
      </w:tr>
      <w:tr w:rsidR="00A43D36" w:rsidRPr="002D0054" w14:paraId="0C0BA0E0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7C27767B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0F93A75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4445207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Learning Activities</w:t>
            </w:r>
          </w:p>
        </w:tc>
      </w:tr>
      <w:tr w:rsidR="00A43D36" w:rsidRPr="002D0054" w14:paraId="0BE8A9C4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35276C0B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4468C474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0245638C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3B089753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3A21E19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14:paraId="0D6998DA" w14:textId="77777777" w:rsidR="000516D7" w:rsidRDefault="000516D7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Read Chapter 22-Patient Coaching and Chapter 45-Clinical Laboratory (controls)</w:t>
            </w:r>
          </w:p>
          <w:p w14:paraId="271988A9" w14:textId="77777777" w:rsid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Review Power Points</w:t>
            </w:r>
          </w:p>
          <w:p w14:paraId="199C8E58" w14:textId="77777777" w:rsidR="000516D7" w:rsidRP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Discussion Post Due</w:t>
            </w:r>
          </w:p>
          <w:p w14:paraId="260D7C5E" w14:textId="77777777"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5</w:t>
            </w:r>
          </w:p>
          <w:p w14:paraId="6E68F70A" w14:textId="77777777" w:rsidR="00FE67DE" w:rsidRDefault="00FE67DE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Study for Test#2</w:t>
            </w:r>
          </w:p>
          <w:p w14:paraId="4BDA331E" w14:textId="77777777" w:rsidR="00B517B7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Sim Charting</w:t>
            </w:r>
          </w:p>
          <w:p w14:paraId="0CE7E2BD" w14:textId="77777777" w:rsidR="00B517B7" w:rsidRPr="002D0054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14:paraId="36F22229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Quiz</w:t>
            </w:r>
          </w:p>
          <w:p w14:paraId="02154CE6" w14:textId="77777777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Quiz #</w:t>
            </w:r>
            <w:r w:rsidR="000516D7">
              <w:rPr>
                <w:rFonts w:ascii="Calibri" w:eastAsia="Calibri" w:hAnsi="Calibri"/>
                <w:sz w:val="22"/>
                <w:szCs w:val="22"/>
              </w:rPr>
              <w:t>2—Chapter 45</w:t>
            </w:r>
          </w:p>
          <w:p w14:paraId="0633CA68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43D36" w:rsidRPr="002D0054" w14:paraId="6C229431" w14:textId="77777777" w:rsidTr="00A43D36">
        <w:tc>
          <w:tcPr>
            <w:tcW w:w="10476" w:type="dxa"/>
            <w:gridSpan w:val="4"/>
            <w:shd w:val="clear" w:color="auto" w:fill="D9D9D9"/>
          </w:tcPr>
          <w:p w14:paraId="77C56E3A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5</w:t>
            </w:r>
          </w:p>
        </w:tc>
      </w:tr>
      <w:tr w:rsidR="00A43D36" w:rsidRPr="002D0054" w14:paraId="3FEE16A3" w14:textId="77777777" w:rsidTr="000516D7">
        <w:trPr>
          <w:gridAfter w:val="1"/>
          <w:wAfter w:w="2323" w:type="dxa"/>
          <w:trHeight w:val="512"/>
        </w:trPr>
        <w:tc>
          <w:tcPr>
            <w:tcW w:w="2389" w:type="dxa"/>
            <w:shd w:val="clear" w:color="auto" w:fill="auto"/>
          </w:tcPr>
          <w:p w14:paraId="059C0F1F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4EFCBA5A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0860156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68360802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2BE72F40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F0C8164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7DCCBCAE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326F59DF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4D780D2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14:paraId="0A75FD11" w14:textId="77777777" w:rsidR="000516D7" w:rsidRDefault="000516D7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Read Chapter 24—Surgical Supplies and Instruments</w:t>
            </w:r>
          </w:p>
          <w:p w14:paraId="6B7A238E" w14:textId="77777777" w:rsid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Review Power Points</w:t>
            </w:r>
          </w:p>
          <w:p w14:paraId="47B2E922" w14:textId="77777777" w:rsidR="000516D7" w:rsidRP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Discussion Post Due</w:t>
            </w:r>
          </w:p>
          <w:p w14:paraId="35A6A295" w14:textId="77777777"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6</w:t>
            </w:r>
          </w:p>
          <w:p w14:paraId="54B7F0D0" w14:textId="77777777" w:rsidR="00A43D36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E67DE">
              <w:rPr>
                <w:rFonts w:eastAsia="Calibri"/>
                <w:color w:val="000000" w:themeColor="text1"/>
                <w:sz w:val="22"/>
                <w:szCs w:val="22"/>
              </w:rPr>
              <w:t>Sim Charting</w:t>
            </w:r>
          </w:p>
          <w:p w14:paraId="2F9E4EBB" w14:textId="77777777" w:rsidR="00FE67DE" w:rsidRPr="00FE67DE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Study for Quiz #3</w:t>
            </w:r>
          </w:p>
          <w:p w14:paraId="673F1660" w14:textId="77777777" w:rsidR="00B517B7" w:rsidRPr="002D0054" w:rsidRDefault="00B517B7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>Emergency Preparedness Assignment due Week 6</w:t>
            </w:r>
          </w:p>
          <w:p w14:paraId="7A4A54C9" w14:textId="77777777"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14:paraId="10A3A326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14:paraId="70B6B3A8" w14:textId="77777777" w:rsidR="00B517B7" w:rsidRPr="00246188" w:rsidRDefault="00A43D36" w:rsidP="00B517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Test #</w:t>
            </w:r>
            <w:r w:rsidR="000516D7">
              <w:rPr>
                <w:rFonts w:ascii="Calibri" w:eastAsia="Calibri" w:hAnsi="Calibri"/>
                <w:sz w:val="22"/>
                <w:szCs w:val="22"/>
              </w:rPr>
              <w:t>2-Chapters 22 and 45</w:t>
            </w:r>
          </w:p>
          <w:p w14:paraId="2C171F7B" w14:textId="77777777"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0E1F7772" w14:textId="77777777"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14:paraId="1559AEE1" w14:textId="77777777" w:rsidTr="00A43D36">
        <w:tc>
          <w:tcPr>
            <w:tcW w:w="10476" w:type="dxa"/>
            <w:gridSpan w:val="4"/>
            <w:shd w:val="clear" w:color="auto" w:fill="D9D9D9"/>
          </w:tcPr>
          <w:p w14:paraId="7BDE2C62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A43D36" w:rsidRPr="002D0054" w14:paraId="632BF201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2C96AA35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B0C7D23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9295EF1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2297B5A4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27F001E2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3D84F5B2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30D28927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17E46EB1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17747C1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14:paraId="48088D95" w14:textId="77777777" w:rsidR="000516D7" w:rsidRDefault="000516D7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Read Chapter 39-Cardiology and Chapter 31-Ophthalmology and Otolaryngology</w:t>
            </w:r>
          </w:p>
          <w:p w14:paraId="0B2C5823" w14:textId="77777777" w:rsid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Review Power Points</w:t>
            </w:r>
          </w:p>
          <w:p w14:paraId="3F3DE35F" w14:textId="77777777" w:rsidR="000516D7" w:rsidRPr="000516D7" w:rsidRDefault="000516D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Discussion Post Due</w:t>
            </w:r>
          </w:p>
          <w:p w14:paraId="4448973E" w14:textId="77777777" w:rsidR="00B517B7" w:rsidRPr="002D0054" w:rsidRDefault="00B517B7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 w:rsidRPr="00246188">
              <w:rPr>
                <w:rFonts w:ascii="Calibri" w:eastAsia="Calibri" w:hAnsi="Calibri"/>
                <w:b/>
                <w:sz w:val="22"/>
                <w:szCs w:val="22"/>
              </w:rPr>
              <w:t xml:space="preserve">Emergency Preparedness Assignment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>DUE</w:t>
            </w:r>
          </w:p>
          <w:p w14:paraId="2FDEF64C" w14:textId="77777777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7</w:t>
            </w:r>
          </w:p>
          <w:p w14:paraId="179B941C" w14:textId="77777777"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14:paraId="468DA91F" w14:textId="77777777"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#3</w:t>
            </w:r>
          </w:p>
          <w:p w14:paraId="439DF7E2" w14:textId="77777777"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14:paraId="1E3B68FA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Quiz</w:t>
            </w:r>
          </w:p>
          <w:p w14:paraId="68370A6C" w14:textId="77777777" w:rsidR="00A43D36" w:rsidRPr="002D0054" w:rsidRDefault="00FE67DE" w:rsidP="00B517B7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Quiz #3</w:t>
            </w:r>
            <w:r w:rsidR="00BD68F2">
              <w:rPr>
                <w:rFonts w:ascii="Calibri" w:eastAsia="Calibri" w:hAnsi="Calibri"/>
                <w:sz w:val="22"/>
                <w:szCs w:val="22"/>
              </w:rPr>
              <w:t>-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Chapter </w:t>
            </w:r>
            <w:r w:rsidR="00BD68F2">
              <w:rPr>
                <w:rFonts w:ascii="Calibri" w:eastAsia="Calibri" w:hAnsi="Calibri"/>
                <w:sz w:val="22"/>
                <w:szCs w:val="22"/>
              </w:rPr>
              <w:t>24</w:t>
            </w:r>
          </w:p>
        </w:tc>
      </w:tr>
      <w:tr w:rsidR="00A43D36" w:rsidRPr="002D0054" w14:paraId="372C3860" w14:textId="77777777" w:rsidTr="00A43D36">
        <w:tc>
          <w:tcPr>
            <w:tcW w:w="10476" w:type="dxa"/>
            <w:gridSpan w:val="4"/>
            <w:shd w:val="clear" w:color="auto" w:fill="D9D9D9"/>
          </w:tcPr>
          <w:p w14:paraId="31201757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A43D36" w:rsidRPr="002D0054" w14:paraId="16EF02E2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367B9790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3E723D3D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FA42367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24019B84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6A4E511F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98AF4DE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42E0C3FC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43CB847F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1A6CFD4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Homework Assignments: </w:t>
            </w:r>
          </w:p>
          <w:p w14:paraId="277FF419" w14:textId="77777777" w:rsidR="00A43D36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72C43520" w14:textId="77777777" w:rsidR="00FE67DE" w:rsidRDefault="00FE67DE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lastRenderedPageBreak/>
              <w:t>Critical Thinking Questions Due Week 8</w:t>
            </w:r>
          </w:p>
          <w:p w14:paraId="6C3708DB" w14:textId="77777777" w:rsidR="00BD68F2" w:rsidRDefault="00BD68F2" w:rsidP="00FE67DE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Read Chapter 46-Urinalysis</w:t>
            </w:r>
          </w:p>
          <w:p w14:paraId="165B99B2" w14:textId="77777777" w:rsidR="00BD68F2" w:rsidRDefault="00BD68F2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Review Power Points</w:t>
            </w:r>
          </w:p>
          <w:p w14:paraId="5323F6F0" w14:textId="77777777" w:rsidR="00BD68F2" w:rsidRPr="00BD68F2" w:rsidRDefault="00BD68F2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Due</w:t>
            </w:r>
          </w:p>
          <w:p w14:paraId="25C534A6" w14:textId="77777777" w:rsidR="00FE67DE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36"/>
                <w:szCs w:val="36"/>
              </w:rPr>
              <w:t>All Lab Manuals are Due</w:t>
            </w:r>
            <w:r w:rsidR="00BD68F2">
              <w:rPr>
                <w:rFonts w:ascii="Calibri" w:eastAsia="Calibri" w:hAnsi="Calibri"/>
                <w:sz w:val="36"/>
                <w:szCs w:val="36"/>
              </w:rPr>
              <w:t>—all Sim Charting to be completed</w:t>
            </w:r>
          </w:p>
          <w:p w14:paraId="19818785" w14:textId="77777777" w:rsidR="00FE67DE" w:rsidRP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 w:rsidRPr="00FE67DE">
              <w:rPr>
                <w:rFonts w:eastAsia="Calibri"/>
                <w:sz w:val="22"/>
                <w:szCs w:val="22"/>
              </w:rPr>
              <w:t>Study for Final Exam</w:t>
            </w:r>
          </w:p>
          <w:p w14:paraId="1938AA2C" w14:textId="77777777" w:rsidR="00FE67DE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2DE51DF2" w14:textId="77777777" w:rsidR="00A43D36" w:rsidRPr="002D005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14:paraId="49BA9D16" w14:textId="77777777" w:rsidR="00A43D36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Test #3</w:t>
            </w:r>
            <w:r w:rsidR="00BD68F2">
              <w:rPr>
                <w:rFonts w:ascii="Calibri" w:eastAsia="Calibri" w:hAnsi="Calibri"/>
                <w:sz w:val="22"/>
                <w:szCs w:val="22"/>
              </w:rPr>
              <w:t>-</w:t>
            </w:r>
            <w:r w:rsidR="00243659">
              <w:rPr>
                <w:rFonts w:ascii="Calibri" w:eastAsia="Calibri" w:hAnsi="Calibri"/>
                <w:sz w:val="22"/>
                <w:szCs w:val="22"/>
              </w:rPr>
              <w:t xml:space="preserve"> Chapter </w:t>
            </w:r>
            <w:r w:rsidR="00BD68F2">
              <w:rPr>
                <w:rFonts w:ascii="Calibri" w:eastAsia="Calibri" w:hAnsi="Calibri"/>
                <w:sz w:val="22"/>
                <w:szCs w:val="22"/>
              </w:rPr>
              <w:t>39 and 31</w:t>
            </w:r>
          </w:p>
          <w:p w14:paraId="17293C79" w14:textId="77777777" w:rsidR="00FE67DE" w:rsidRPr="002D0054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14:paraId="646192A9" w14:textId="77777777" w:rsidTr="00A43D36">
        <w:tc>
          <w:tcPr>
            <w:tcW w:w="10476" w:type="dxa"/>
            <w:gridSpan w:val="4"/>
            <w:shd w:val="clear" w:color="auto" w:fill="D9D9D9"/>
          </w:tcPr>
          <w:p w14:paraId="6CB7DB36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A43D36" w:rsidRPr="002D0054" w14:paraId="6102505D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0E445AE7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6F600CE8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2DC1AF0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0FA6CD9F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30D1DE32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E45F8E8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5D6AC6D4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645A983E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28F6B94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Assignments:</w:t>
            </w:r>
          </w:p>
          <w:p w14:paraId="531EB334" w14:textId="77777777" w:rsidR="00243659" w:rsidRDefault="00BD68F2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Final Exam-  Practical portion of 18 stations, and written exam on LMS </w:t>
            </w:r>
          </w:p>
          <w:p w14:paraId="5BCDB2B3" w14:textId="77777777" w:rsidR="00243659" w:rsidRDefault="00243659" w:rsidP="0024365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Overview of Lab 2</w:t>
            </w:r>
          </w:p>
          <w:p w14:paraId="7D4D6194" w14:textId="77777777" w:rsidR="00FE67DE" w:rsidRPr="000D34F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0D34F4">
              <w:rPr>
                <w:rFonts w:eastAsia="Calibri"/>
                <w:b/>
                <w:sz w:val="22"/>
                <w:szCs w:val="22"/>
              </w:rPr>
              <w:t>GRADES ENTERED</w:t>
            </w:r>
          </w:p>
          <w:p w14:paraId="1CA561D4" w14:textId="77777777"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0D2B0ACE" w14:textId="77777777" w:rsidR="009E5893" w:rsidRDefault="009E5893"/>
    <w:sectPr w:rsidR="009E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B8"/>
    <w:rsid w:val="000516D7"/>
    <w:rsid w:val="000D34F4"/>
    <w:rsid w:val="00243659"/>
    <w:rsid w:val="009E5893"/>
    <w:rsid w:val="00A43D36"/>
    <w:rsid w:val="00AC4CB8"/>
    <w:rsid w:val="00B517B7"/>
    <w:rsid w:val="00B915BD"/>
    <w:rsid w:val="00BD68F2"/>
    <w:rsid w:val="00DA0558"/>
    <w:rsid w:val="00F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6FE4B"/>
  <w15:chartTrackingRefBased/>
  <w15:docId w15:val="{78972623-BD78-4191-9A2C-FD495BB7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4CB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4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11279CA5</Template>
  <TotalTime>0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M. Williams</dc:creator>
  <cp:keywords/>
  <dc:description/>
  <cp:lastModifiedBy>Tina M. Williams</cp:lastModifiedBy>
  <cp:revision>2</cp:revision>
  <cp:lastPrinted>2020-01-07T15:47:00Z</cp:lastPrinted>
  <dcterms:created xsi:type="dcterms:W3CDTF">2020-01-07T21:34:00Z</dcterms:created>
  <dcterms:modified xsi:type="dcterms:W3CDTF">2020-01-07T21:34:00Z</dcterms:modified>
</cp:coreProperties>
</file>